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EA3" w:rsidRDefault="002B1EA3" w:rsidP="00DC5BD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Рекомендации</w:t>
      </w:r>
    </w:p>
    <w:p w:rsidR="002B1EA3" w:rsidRPr="00FC2265" w:rsidRDefault="002B1EA3" w:rsidP="000B748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 xml:space="preserve"> к проведению школьного </w:t>
      </w:r>
      <w:r>
        <w:rPr>
          <w:b/>
          <w:bCs/>
          <w:sz w:val="28"/>
          <w:szCs w:val="28"/>
        </w:rPr>
        <w:t>этапа</w:t>
      </w:r>
    </w:p>
    <w:p w:rsidR="002B1EA3" w:rsidRDefault="002B1EA3" w:rsidP="000B748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Pr="00FC2265">
        <w:rPr>
          <w:b/>
          <w:bCs/>
          <w:sz w:val="28"/>
          <w:szCs w:val="28"/>
        </w:rPr>
        <w:t xml:space="preserve">сероссийской олимпиады школьников </w:t>
      </w:r>
    </w:p>
    <w:p w:rsidR="002B1EA3" w:rsidRDefault="002B1EA3" w:rsidP="000B7488">
      <w:pPr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 xml:space="preserve">по </w:t>
      </w:r>
      <w:r>
        <w:rPr>
          <w:b/>
          <w:bCs/>
          <w:sz w:val="28"/>
          <w:szCs w:val="28"/>
        </w:rPr>
        <w:t xml:space="preserve">технологии </w:t>
      </w:r>
    </w:p>
    <w:p w:rsidR="002B1EA3" w:rsidRPr="00FC2265" w:rsidRDefault="002B1EA3" w:rsidP="000B748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2017--201</w:t>
      </w:r>
      <w:bookmarkStart w:id="0" w:name="_GoBack"/>
      <w:bookmarkEnd w:id="0"/>
      <w:r>
        <w:rPr>
          <w:b/>
          <w:bCs/>
          <w:sz w:val="28"/>
          <w:szCs w:val="28"/>
        </w:rPr>
        <w:t>8 учебный год</w:t>
      </w:r>
    </w:p>
    <w:p w:rsidR="002B1EA3" w:rsidRPr="000B7488" w:rsidRDefault="002B1EA3" w:rsidP="000B7488">
      <w:pPr>
        <w:rPr>
          <w:sz w:val="28"/>
          <w:szCs w:val="28"/>
        </w:rPr>
      </w:pPr>
      <w:r>
        <w:rPr>
          <w:sz w:val="22"/>
          <w:szCs w:val="22"/>
        </w:rPr>
        <w:t xml:space="preserve">     </w:t>
      </w:r>
      <w:r w:rsidRPr="000B7488">
        <w:rPr>
          <w:sz w:val="28"/>
          <w:szCs w:val="28"/>
        </w:rPr>
        <w:t>Содержание заданий  соответствовать программе обучения.</w:t>
      </w:r>
    </w:p>
    <w:p w:rsidR="002B1EA3" w:rsidRPr="000B7488" w:rsidRDefault="002B1EA3" w:rsidP="000B7488">
      <w:pPr>
        <w:jc w:val="both"/>
        <w:rPr>
          <w:sz w:val="28"/>
          <w:szCs w:val="28"/>
        </w:rPr>
      </w:pPr>
      <w:r w:rsidRPr="000B7488">
        <w:rPr>
          <w:sz w:val="28"/>
          <w:szCs w:val="28"/>
        </w:rPr>
        <w:t>Основной действующей программой по технологии является программа «Технология.         Трудовое обучение  5-9 классы» (Ю.Л. Хотунцев и В.Д. Симоненко, издательство «Просвещение»), рекомендованная Минобрнауки РФ и примерная программа по технологии (Примерные программы по учебным предметам. «Технология. 5-9 класс», Просвещение, 2010.</w:t>
      </w:r>
    </w:p>
    <w:p w:rsidR="002B1EA3" w:rsidRPr="000B7488" w:rsidRDefault="002B1EA3" w:rsidP="000B7488">
      <w:pPr>
        <w:jc w:val="both"/>
        <w:rPr>
          <w:sz w:val="28"/>
          <w:szCs w:val="28"/>
        </w:rPr>
      </w:pPr>
      <w:r w:rsidRPr="000B7488">
        <w:rPr>
          <w:sz w:val="28"/>
          <w:szCs w:val="28"/>
        </w:rPr>
        <w:t xml:space="preserve">    Порядок проведения школьного этапа олимпиады определен Положением о Всероссийской олимпиаде школьников (утверждено Приказом Министерства образования и науки Российской Федерации от 18 ноября </w:t>
      </w:r>
      <w:smartTag w:uri="urn:schemas-microsoft-com:office:smarttags" w:element="metricconverter">
        <w:smartTagPr>
          <w:attr w:name="ProductID" w:val="2013 г"/>
        </w:smartTagPr>
        <w:r w:rsidRPr="000B7488">
          <w:rPr>
            <w:sz w:val="28"/>
            <w:szCs w:val="28"/>
          </w:rPr>
          <w:t>2013 г</w:t>
        </w:r>
      </w:smartTag>
      <w:r w:rsidRPr="000B7488">
        <w:rPr>
          <w:sz w:val="28"/>
          <w:szCs w:val="28"/>
        </w:rPr>
        <w:t>. N 11488г).</w:t>
      </w:r>
    </w:p>
    <w:p w:rsidR="002B1EA3" w:rsidRPr="000B7488" w:rsidRDefault="002B1EA3" w:rsidP="000B7488">
      <w:pPr>
        <w:ind w:left="-284" w:firstLine="284"/>
        <w:rPr>
          <w:sz w:val="28"/>
          <w:szCs w:val="28"/>
        </w:rPr>
      </w:pPr>
    </w:p>
    <w:p w:rsidR="002B1EA3" w:rsidRPr="000B7488" w:rsidRDefault="002B1EA3" w:rsidP="000B7488">
      <w:pPr>
        <w:jc w:val="both"/>
        <w:rPr>
          <w:b/>
          <w:sz w:val="28"/>
          <w:szCs w:val="28"/>
        </w:rPr>
      </w:pPr>
      <w:r w:rsidRPr="000B7488">
        <w:rPr>
          <w:b/>
          <w:sz w:val="28"/>
          <w:szCs w:val="28"/>
        </w:rPr>
        <w:t xml:space="preserve"> Задача проведения олимпиады:</w:t>
      </w:r>
    </w:p>
    <w:p w:rsidR="002B1EA3" w:rsidRPr="000B7488" w:rsidRDefault="002B1EA3" w:rsidP="000B74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B7488">
        <w:rPr>
          <w:sz w:val="28"/>
          <w:szCs w:val="28"/>
        </w:rPr>
        <w:t>Выявление и оценка теоретических знаний талантливых учащихся по различным разделам содержания образовательной области « Технология», умение использовать эти знания, оценка практических умений учащихся при выполнении проекта.</w:t>
      </w:r>
    </w:p>
    <w:p w:rsidR="002B1EA3" w:rsidRPr="000B7488" w:rsidRDefault="002B1EA3" w:rsidP="000B7488">
      <w:pPr>
        <w:jc w:val="both"/>
        <w:rPr>
          <w:b/>
          <w:sz w:val="28"/>
          <w:szCs w:val="28"/>
        </w:rPr>
      </w:pPr>
      <w:r w:rsidRPr="000B7488">
        <w:rPr>
          <w:b/>
          <w:sz w:val="28"/>
          <w:szCs w:val="28"/>
        </w:rPr>
        <w:t>Цели проведения олимпиады:</w:t>
      </w:r>
    </w:p>
    <w:p w:rsidR="002B1EA3" w:rsidRPr="000B7488" w:rsidRDefault="002B1EA3" w:rsidP="000B7488">
      <w:pPr>
        <w:numPr>
          <w:ilvl w:val="0"/>
          <w:numId w:val="2"/>
        </w:numPr>
        <w:jc w:val="both"/>
        <w:rPr>
          <w:sz w:val="28"/>
          <w:szCs w:val="28"/>
        </w:rPr>
      </w:pPr>
      <w:r w:rsidRPr="000B7488">
        <w:rPr>
          <w:sz w:val="28"/>
          <w:szCs w:val="28"/>
        </w:rPr>
        <w:t>Выявление у учащихся образовательных организаций способностей к творческой проектной деятельности;</w:t>
      </w:r>
    </w:p>
    <w:p w:rsidR="002B1EA3" w:rsidRPr="000B7488" w:rsidRDefault="002B1EA3" w:rsidP="000B7488">
      <w:pPr>
        <w:numPr>
          <w:ilvl w:val="0"/>
          <w:numId w:val="2"/>
        </w:numPr>
        <w:jc w:val="both"/>
        <w:rPr>
          <w:sz w:val="28"/>
          <w:szCs w:val="28"/>
        </w:rPr>
      </w:pPr>
      <w:r w:rsidRPr="000B7488">
        <w:rPr>
          <w:sz w:val="28"/>
          <w:szCs w:val="28"/>
        </w:rPr>
        <w:t>Развитие у обучающихся устойчивого интереса к научной деятельности;</w:t>
      </w:r>
    </w:p>
    <w:p w:rsidR="002B1EA3" w:rsidRPr="000B7488" w:rsidRDefault="002B1EA3" w:rsidP="000B7488">
      <w:pPr>
        <w:numPr>
          <w:ilvl w:val="0"/>
          <w:numId w:val="2"/>
        </w:numPr>
        <w:jc w:val="both"/>
        <w:rPr>
          <w:sz w:val="28"/>
          <w:szCs w:val="28"/>
        </w:rPr>
      </w:pPr>
      <w:r w:rsidRPr="000B7488">
        <w:rPr>
          <w:sz w:val="28"/>
          <w:szCs w:val="28"/>
        </w:rPr>
        <w:t>Повышения уровня и престижности технологического образования школьников;</w:t>
      </w:r>
    </w:p>
    <w:p w:rsidR="002B1EA3" w:rsidRPr="000B7488" w:rsidRDefault="002B1EA3" w:rsidP="000B7488">
      <w:pPr>
        <w:numPr>
          <w:ilvl w:val="0"/>
          <w:numId w:val="2"/>
        </w:numPr>
        <w:jc w:val="both"/>
        <w:rPr>
          <w:sz w:val="28"/>
          <w:szCs w:val="28"/>
        </w:rPr>
      </w:pPr>
      <w:r w:rsidRPr="000B7488">
        <w:rPr>
          <w:sz w:val="28"/>
          <w:szCs w:val="28"/>
        </w:rPr>
        <w:t>Выявление и поощрение найболее способных и талантливых детей.</w:t>
      </w:r>
    </w:p>
    <w:p w:rsidR="002B1EA3" w:rsidRPr="000B7488" w:rsidRDefault="002B1EA3" w:rsidP="000B7488">
      <w:pPr>
        <w:jc w:val="both"/>
        <w:rPr>
          <w:sz w:val="28"/>
          <w:szCs w:val="28"/>
        </w:rPr>
      </w:pPr>
    </w:p>
    <w:p w:rsidR="002B1EA3" w:rsidRPr="000B7488" w:rsidRDefault="002B1EA3" w:rsidP="000B7488">
      <w:pPr>
        <w:jc w:val="both"/>
        <w:rPr>
          <w:sz w:val="28"/>
          <w:szCs w:val="28"/>
        </w:rPr>
      </w:pPr>
    </w:p>
    <w:p w:rsidR="002B1EA3" w:rsidRPr="000B7488" w:rsidRDefault="002B1EA3" w:rsidP="000B7488">
      <w:pPr>
        <w:jc w:val="both"/>
        <w:rPr>
          <w:sz w:val="28"/>
          <w:szCs w:val="28"/>
        </w:rPr>
      </w:pPr>
      <w:r w:rsidRPr="000B7488">
        <w:rPr>
          <w:sz w:val="28"/>
          <w:szCs w:val="28"/>
        </w:rPr>
        <w:t xml:space="preserve">Порядок проведения школьного этапа олимпиады определен Положением о Всероссийской олимпиаде школьников (утверждено Приказом Министерства образования и науки Российской Федерации от 18 ноября </w:t>
      </w:r>
      <w:smartTag w:uri="urn:schemas-microsoft-com:office:smarttags" w:element="metricconverter">
        <w:smartTagPr>
          <w:attr w:name="ProductID" w:val="2013 г"/>
        </w:smartTagPr>
        <w:r w:rsidRPr="000B7488">
          <w:rPr>
            <w:sz w:val="28"/>
            <w:szCs w:val="28"/>
          </w:rPr>
          <w:t>2013 г</w:t>
        </w:r>
      </w:smartTag>
      <w:r w:rsidRPr="000B7488">
        <w:rPr>
          <w:sz w:val="28"/>
          <w:szCs w:val="28"/>
        </w:rPr>
        <w:t>. N 11488г).</w:t>
      </w:r>
    </w:p>
    <w:p w:rsidR="002B1EA3" w:rsidRPr="000B7488" w:rsidRDefault="002B1EA3" w:rsidP="000B7488">
      <w:pPr>
        <w:jc w:val="both"/>
        <w:rPr>
          <w:b/>
          <w:sz w:val="28"/>
          <w:szCs w:val="28"/>
        </w:rPr>
      </w:pPr>
    </w:p>
    <w:p w:rsidR="002B1EA3" w:rsidRPr="000B7488" w:rsidRDefault="002B1EA3" w:rsidP="000B7488">
      <w:pPr>
        <w:jc w:val="both"/>
        <w:rPr>
          <w:b/>
          <w:sz w:val="28"/>
          <w:szCs w:val="28"/>
        </w:rPr>
      </w:pPr>
      <w:r w:rsidRPr="000B7488">
        <w:rPr>
          <w:b/>
          <w:sz w:val="28"/>
          <w:szCs w:val="28"/>
        </w:rPr>
        <w:t>Форма и порядок проведения олимпиады.</w:t>
      </w:r>
    </w:p>
    <w:p w:rsidR="002B1EA3" w:rsidRPr="000B7488" w:rsidRDefault="002B1EA3" w:rsidP="000B7488">
      <w:pPr>
        <w:jc w:val="both"/>
        <w:rPr>
          <w:sz w:val="28"/>
          <w:szCs w:val="28"/>
        </w:rPr>
      </w:pPr>
      <w:r w:rsidRPr="000B7488">
        <w:rPr>
          <w:sz w:val="28"/>
          <w:szCs w:val="28"/>
        </w:rPr>
        <w:t>• Принимать участие в олимпиаде могут все желающие с 5 по 11 класс.</w:t>
      </w:r>
    </w:p>
    <w:p w:rsidR="002B1EA3" w:rsidRPr="000B7488" w:rsidRDefault="002B1EA3" w:rsidP="000B7488">
      <w:pPr>
        <w:jc w:val="both"/>
        <w:rPr>
          <w:sz w:val="28"/>
          <w:szCs w:val="28"/>
        </w:rPr>
      </w:pPr>
      <w:r w:rsidRPr="000B7488">
        <w:rPr>
          <w:sz w:val="28"/>
          <w:szCs w:val="28"/>
        </w:rPr>
        <w:t>Участникам олимпиады необходимо иметь при себе авторучку с синими/чёрными чернилами.</w:t>
      </w:r>
    </w:p>
    <w:p w:rsidR="002B1EA3" w:rsidRPr="000B7488" w:rsidRDefault="002B1EA3" w:rsidP="000B7488">
      <w:pPr>
        <w:jc w:val="both"/>
        <w:rPr>
          <w:sz w:val="28"/>
          <w:szCs w:val="28"/>
        </w:rPr>
      </w:pPr>
      <w:r w:rsidRPr="000B7488">
        <w:rPr>
          <w:sz w:val="28"/>
          <w:szCs w:val="28"/>
        </w:rPr>
        <w:t>• 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2B1EA3" w:rsidRPr="000B7488" w:rsidRDefault="002B1EA3" w:rsidP="000B7488">
      <w:pPr>
        <w:jc w:val="both"/>
        <w:rPr>
          <w:sz w:val="28"/>
          <w:szCs w:val="28"/>
        </w:rPr>
      </w:pPr>
    </w:p>
    <w:p w:rsidR="002B1EA3" w:rsidRPr="000B7488" w:rsidRDefault="002B1EA3" w:rsidP="000B7488">
      <w:pPr>
        <w:jc w:val="both"/>
        <w:rPr>
          <w:b/>
          <w:sz w:val="28"/>
          <w:szCs w:val="28"/>
        </w:rPr>
      </w:pPr>
    </w:p>
    <w:p w:rsidR="002B1EA3" w:rsidRPr="000B7488" w:rsidRDefault="002B1EA3" w:rsidP="000B7488">
      <w:pPr>
        <w:jc w:val="both"/>
        <w:rPr>
          <w:b/>
          <w:sz w:val="28"/>
          <w:szCs w:val="28"/>
        </w:rPr>
      </w:pPr>
      <w:r w:rsidRPr="000B7488">
        <w:rPr>
          <w:b/>
          <w:sz w:val="28"/>
          <w:szCs w:val="28"/>
        </w:rPr>
        <w:t>Процедура оценивания выполненных заданий.</w:t>
      </w:r>
    </w:p>
    <w:p w:rsidR="002B1EA3" w:rsidRPr="000B7488" w:rsidRDefault="002B1EA3" w:rsidP="000B7488">
      <w:pPr>
        <w:jc w:val="both"/>
        <w:rPr>
          <w:sz w:val="28"/>
          <w:szCs w:val="28"/>
        </w:rPr>
      </w:pPr>
      <w:r w:rsidRPr="000B7488">
        <w:rPr>
          <w:sz w:val="28"/>
          <w:szCs w:val="28"/>
        </w:rPr>
        <w:t>Весь комплект заданий на школьном этапе может оцениваться исходя из общего числа баллов – 100. При этом различные задания приносят участнику разное количество баллов в зависимости от их сложности и от возрастной параллели, в которой они представлены.</w:t>
      </w:r>
    </w:p>
    <w:p w:rsidR="002B1EA3" w:rsidRPr="000B7488" w:rsidRDefault="002B1EA3" w:rsidP="000B7488">
      <w:pPr>
        <w:jc w:val="both"/>
        <w:rPr>
          <w:sz w:val="28"/>
          <w:szCs w:val="28"/>
        </w:rPr>
      </w:pPr>
      <w:r w:rsidRPr="000B7488">
        <w:rPr>
          <w:sz w:val="28"/>
          <w:szCs w:val="28"/>
        </w:rPr>
        <w:t>За каждое правильное тестовое задание получают 1 балл. Если не правильно или частично 0 баллов, не следует ставить полбалла за тест выполненный на половину.</w:t>
      </w:r>
    </w:p>
    <w:p w:rsidR="002B1EA3" w:rsidRPr="000B7488" w:rsidRDefault="002B1EA3" w:rsidP="000B7488">
      <w:pPr>
        <w:jc w:val="both"/>
        <w:rPr>
          <w:sz w:val="28"/>
          <w:szCs w:val="28"/>
        </w:rPr>
      </w:pPr>
      <w:r w:rsidRPr="000B7488">
        <w:rPr>
          <w:sz w:val="28"/>
          <w:szCs w:val="28"/>
        </w:rPr>
        <w:t>Максимальное количество баллов за практическое задание -30 баллов</w:t>
      </w:r>
    </w:p>
    <w:p w:rsidR="002B1EA3" w:rsidRPr="000B7488" w:rsidRDefault="002B1EA3" w:rsidP="000B7488">
      <w:pPr>
        <w:jc w:val="both"/>
        <w:rPr>
          <w:sz w:val="28"/>
          <w:szCs w:val="28"/>
        </w:rPr>
      </w:pPr>
      <w:r w:rsidRPr="000B7488">
        <w:rPr>
          <w:sz w:val="28"/>
          <w:szCs w:val="28"/>
        </w:rPr>
        <w:t>Максимальное количество баллов запроект-50 баллов</w:t>
      </w:r>
    </w:p>
    <w:p w:rsidR="002B1EA3" w:rsidRPr="000B7488" w:rsidRDefault="002B1EA3" w:rsidP="000B7488">
      <w:pPr>
        <w:ind w:firstLine="567"/>
        <w:contextualSpacing/>
        <w:outlineLvl w:val="0"/>
        <w:rPr>
          <w:b/>
          <w:sz w:val="28"/>
          <w:szCs w:val="28"/>
        </w:rPr>
      </w:pPr>
      <w:r w:rsidRPr="000B7488">
        <w:rPr>
          <w:b/>
          <w:sz w:val="28"/>
          <w:szCs w:val="28"/>
        </w:rPr>
        <w:t>За правильный ответ в задании теста 1 балл. Практическая работа 30 баллов</w:t>
      </w:r>
      <w:r w:rsidRPr="000B7488">
        <w:rPr>
          <w:sz w:val="28"/>
          <w:szCs w:val="28"/>
        </w:rPr>
        <w:t xml:space="preserve">. </w:t>
      </w:r>
      <w:r w:rsidRPr="000B7488">
        <w:rPr>
          <w:b/>
          <w:sz w:val="28"/>
          <w:szCs w:val="28"/>
        </w:rPr>
        <w:t>Проект-50баллов</w:t>
      </w:r>
    </w:p>
    <w:p w:rsidR="002B1EA3" w:rsidRPr="000B7488" w:rsidRDefault="002B1EA3" w:rsidP="000B7488">
      <w:pPr>
        <w:ind w:firstLine="567"/>
        <w:contextualSpacing/>
        <w:outlineLvl w:val="0"/>
        <w:rPr>
          <w:sz w:val="28"/>
          <w:szCs w:val="28"/>
        </w:rPr>
      </w:pPr>
      <w:r w:rsidRPr="000B7488">
        <w:rPr>
          <w:sz w:val="28"/>
          <w:szCs w:val="28"/>
        </w:rPr>
        <w:t>.</w:t>
      </w:r>
    </w:p>
    <w:p w:rsidR="002B1EA3" w:rsidRPr="000B7488" w:rsidRDefault="002B1EA3" w:rsidP="000B7488">
      <w:pPr>
        <w:ind w:firstLine="567"/>
        <w:contextualSpacing/>
        <w:outlineLvl w:val="0"/>
        <w:rPr>
          <w:sz w:val="28"/>
          <w:szCs w:val="28"/>
        </w:rPr>
      </w:pPr>
    </w:p>
    <w:tbl>
      <w:tblPr>
        <w:tblpPr w:leftFromText="180" w:rightFromText="180" w:vertAnchor="text" w:horzAnchor="margin" w:tblpY="-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7"/>
        <w:gridCol w:w="1054"/>
        <w:gridCol w:w="1622"/>
        <w:gridCol w:w="910"/>
        <w:gridCol w:w="1328"/>
        <w:gridCol w:w="1114"/>
        <w:gridCol w:w="1466"/>
      </w:tblGrid>
      <w:tr w:rsidR="002B1EA3" w:rsidRPr="000B7488" w:rsidTr="008A1842">
        <w:tc>
          <w:tcPr>
            <w:tcW w:w="1707" w:type="dxa"/>
          </w:tcPr>
          <w:p w:rsidR="002B1EA3" w:rsidRPr="000B7488" w:rsidRDefault="002B1EA3" w:rsidP="00F3774D">
            <w:pPr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предмет</w:t>
            </w:r>
          </w:p>
        </w:tc>
        <w:tc>
          <w:tcPr>
            <w:tcW w:w="1054" w:type="dxa"/>
          </w:tcPr>
          <w:p w:rsidR="002B1EA3" w:rsidRPr="000B7488" w:rsidRDefault="002B1EA3" w:rsidP="000B7488">
            <w:pPr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классы</w:t>
            </w:r>
          </w:p>
        </w:tc>
        <w:tc>
          <w:tcPr>
            <w:tcW w:w="1622" w:type="dxa"/>
          </w:tcPr>
          <w:p w:rsidR="002B1EA3" w:rsidRPr="000B7488" w:rsidRDefault="002B1EA3" w:rsidP="000B7488">
            <w:pPr>
              <w:contextualSpacing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  <w:r w:rsidRPr="000B7488">
              <w:rPr>
                <w:b/>
                <w:sz w:val="28"/>
                <w:szCs w:val="28"/>
              </w:rPr>
              <w:t>ремя  (мин)</w:t>
            </w:r>
          </w:p>
        </w:tc>
        <w:tc>
          <w:tcPr>
            <w:tcW w:w="910" w:type="dxa"/>
          </w:tcPr>
          <w:p w:rsidR="002B1EA3" w:rsidRPr="000B7488" w:rsidRDefault="002B1EA3" w:rsidP="000B7488">
            <w:pPr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тесты</w:t>
            </w:r>
          </w:p>
        </w:tc>
        <w:tc>
          <w:tcPr>
            <w:tcW w:w="1328" w:type="dxa"/>
          </w:tcPr>
          <w:p w:rsidR="002B1EA3" w:rsidRPr="000B7488" w:rsidRDefault="002B1EA3" w:rsidP="000B7488">
            <w:pPr>
              <w:contextualSpacing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задание</w:t>
            </w:r>
          </w:p>
        </w:tc>
        <w:tc>
          <w:tcPr>
            <w:tcW w:w="1114" w:type="dxa"/>
          </w:tcPr>
          <w:p w:rsidR="002B1EA3" w:rsidRPr="000B7488" w:rsidRDefault="002B1EA3" w:rsidP="000B7488">
            <w:pPr>
              <w:contextualSpacing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защита проекта</w:t>
            </w:r>
          </w:p>
        </w:tc>
        <w:tc>
          <w:tcPr>
            <w:tcW w:w="1466" w:type="dxa"/>
          </w:tcPr>
          <w:p w:rsidR="002B1EA3" w:rsidRPr="000B7488" w:rsidRDefault="002B1EA3" w:rsidP="00F3774D">
            <w:pPr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Всего</w:t>
            </w:r>
          </w:p>
          <w:p w:rsidR="002B1EA3" w:rsidRPr="000B7488" w:rsidRDefault="002B1EA3" w:rsidP="00F3774D">
            <w:pPr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бал</w:t>
            </w:r>
            <w:r>
              <w:rPr>
                <w:b/>
                <w:sz w:val="28"/>
                <w:szCs w:val="28"/>
              </w:rPr>
              <w:t>л</w:t>
            </w:r>
            <w:r w:rsidRPr="000B7488">
              <w:rPr>
                <w:b/>
                <w:sz w:val="28"/>
                <w:szCs w:val="28"/>
              </w:rPr>
              <w:t>ов</w:t>
            </w:r>
          </w:p>
        </w:tc>
      </w:tr>
      <w:tr w:rsidR="002B1EA3" w:rsidRPr="000B7488" w:rsidTr="008A1842">
        <w:tc>
          <w:tcPr>
            <w:tcW w:w="1707" w:type="dxa"/>
          </w:tcPr>
          <w:p w:rsidR="002B1EA3" w:rsidRPr="000B7488" w:rsidRDefault="002B1EA3" w:rsidP="000B7488">
            <w:pPr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Технология.</w:t>
            </w:r>
          </w:p>
        </w:tc>
        <w:tc>
          <w:tcPr>
            <w:tcW w:w="1054" w:type="dxa"/>
          </w:tcPr>
          <w:p w:rsidR="002B1EA3" w:rsidRPr="000B7488" w:rsidRDefault="002B1EA3" w:rsidP="000B7488">
            <w:pPr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622" w:type="dxa"/>
          </w:tcPr>
          <w:p w:rsidR="002B1EA3" w:rsidRPr="000B7488" w:rsidRDefault="002B1EA3" w:rsidP="000B7488">
            <w:pPr>
              <w:ind w:firstLine="567"/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910" w:type="dxa"/>
          </w:tcPr>
          <w:p w:rsidR="002B1EA3" w:rsidRPr="000B7488" w:rsidRDefault="002B1EA3" w:rsidP="000B7488">
            <w:pPr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328" w:type="dxa"/>
          </w:tcPr>
          <w:p w:rsidR="002B1EA3" w:rsidRPr="000B7488" w:rsidRDefault="002B1EA3" w:rsidP="000B7488">
            <w:pPr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114" w:type="dxa"/>
          </w:tcPr>
          <w:p w:rsidR="002B1EA3" w:rsidRPr="000B7488" w:rsidRDefault="002B1EA3" w:rsidP="000B7488">
            <w:pPr>
              <w:ind w:firstLine="567"/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1466" w:type="dxa"/>
          </w:tcPr>
          <w:p w:rsidR="002B1EA3" w:rsidRPr="000B7488" w:rsidRDefault="002B1EA3" w:rsidP="000B7488">
            <w:pPr>
              <w:ind w:firstLine="567"/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80</w:t>
            </w:r>
          </w:p>
        </w:tc>
      </w:tr>
      <w:tr w:rsidR="002B1EA3" w:rsidRPr="000B7488" w:rsidTr="008A1842">
        <w:tc>
          <w:tcPr>
            <w:tcW w:w="1707" w:type="dxa"/>
          </w:tcPr>
          <w:p w:rsidR="002B1EA3" w:rsidRPr="000B7488" w:rsidRDefault="002B1EA3" w:rsidP="000B7488">
            <w:pPr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Технология.</w:t>
            </w:r>
          </w:p>
        </w:tc>
        <w:tc>
          <w:tcPr>
            <w:tcW w:w="1054" w:type="dxa"/>
          </w:tcPr>
          <w:p w:rsidR="002B1EA3" w:rsidRPr="000B7488" w:rsidRDefault="002B1EA3" w:rsidP="000B7488">
            <w:pPr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6-7</w:t>
            </w:r>
          </w:p>
        </w:tc>
        <w:tc>
          <w:tcPr>
            <w:tcW w:w="1622" w:type="dxa"/>
          </w:tcPr>
          <w:p w:rsidR="002B1EA3" w:rsidRPr="000B7488" w:rsidRDefault="002B1EA3" w:rsidP="000B7488">
            <w:pPr>
              <w:ind w:firstLine="567"/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910" w:type="dxa"/>
          </w:tcPr>
          <w:p w:rsidR="002B1EA3" w:rsidRPr="000B7488" w:rsidRDefault="002B1EA3" w:rsidP="000B7488">
            <w:pPr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328" w:type="dxa"/>
          </w:tcPr>
          <w:p w:rsidR="002B1EA3" w:rsidRPr="000B7488" w:rsidRDefault="002B1EA3" w:rsidP="000B7488">
            <w:pPr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114" w:type="dxa"/>
          </w:tcPr>
          <w:p w:rsidR="002B1EA3" w:rsidRPr="000B7488" w:rsidRDefault="002B1EA3" w:rsidP="000B7488">
            <w:pPr>
              <w:ind w:firstLine="567"/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1466" w:type="dxa"/>
          </w:tcPr>
          <w:p w:rsidR="002B1EA3" w:rsidRPr="000B7488" w:rsidRDefault="002B1EA3" w:rsidP="000B7488">
            <w:pPr>
              <w:ind w:firstLine="567"/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100</w:t>
            </w:r>
          </w:p>
        </w:tc>
      </w:tr>
      <w:tr w:rsidR="002B1EA3" w:rsidRPr="000B7488" w:rsidTr="008A1842">
        <w:tc>
          <w:tcPr>
            <w:tcW w:w="1707" w:type="dxa"/>
          </w:tcPr>
          <w:p w:rsidR="002B1EA3" w:rsidRPr="000B7488" w:rsidRDefault="002B1EA3" w:rsidP="000B7488">
            <w:pPr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Технология.</w:t>
            </w:r>
          </w:p>
        </w:tc>
        <w:tc>
          <w:tcPr>
            <w:tcW w:w="1054" w:type="dxa"/>
          </w:tcPr>
          <w:p w:rsidR="002B1EA3" w:rsidRPr="000B7488" w:rsidRDefault="002B1EA3" w:rsidP="000B7488">
            <w:pPr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8-9</w:t>
            </w:r>
          </w:p>
        </w:tc>
        <w:tc>
          <w:tcPr>
            <w:tcW w:w="1622" w:type="dxa"/>
          </w:tcPr>
          <w:p w:rsidR="002B1EA3" w:rsidRPr="000B7488" w:rsidRDefault="002B1EA3" w:rsidP="000B7488">
            <w:pPr>
              <w:ind w:firstLine="567"/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910" w:type="dxa"/>
          </w:tcPr>
          <w:p w:rsidR="002B1EA3" w:rsidRPr="000B7488" w:rsidRDefault="002B1EA3" w:rsidP="000B7488">
            <w:pPr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328" w:type="dxa"/>
          </w:tcPr>
          <w:p w:rsidR="002B1EA3" w:rsidRPr="000B7488" w:rsidRDefault="002B1EA3" w:rsidP="000B7488">
            <w:pPr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114" w:type="dxa"/>
          </w:tcPr>
          <w:p w:rsidR="002B1EA3" w:rsidRPr="000B7488" w:rsidRDefault="002B1EA3" w:rsidP="000B7488">
            <w:pPr>
              <w:ind w:firstLine="567"/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1466" w:type="dxa"/>
          </w:tcPr>
          <w:p w:rsidR="002B1EA3" w:rsidRPr="000B7488" w:rsidRDefault="002B1EA3" w:rsidP="000B7488">
            <w:pPr>
              <w:ind w:firstLine="567"/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100</w:t>
            </w:r>
          </w:p>
        </w:tc>
      </w:tr>
      <w:tr w:rsidR="002B1EA3" w:rsidRPr="000B7488" w:rsidTr="008A1842">
        <w:tc>
          <w:tcPr>
            <w:tcW w:w="1707" w:type="dxa"/>
          </w:tcPr>
          <w:p w:rsidR="002B1EA3" w:rsidRPr="000B7488" w:rsidRDefault="002B1EA3" w:rsidP="000B7488">
            <w:pPr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Технология</w:t>
            </w:r>
          </w:p>
        </w:tc>
        <w:tc>
          <w:tcPr>
            <w:tcW w:w="1054" w:type="dxa"/>
          </w:tcPr>
          <w:p w:rsidR="002B1EA3" w:rsidRPr="000B7488" w:rsidRDefault="002B1EA3" w:rsidP="000B7488">
            <w:pPr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10-11</w:t>
            </w:r>
          </w:p>
        </w:tc>
        <w:tc>
          <w:tcPr>
            <w:tcW w:w="1622" w:type="dxa"/>
          </w:tcPr>
          <w:p w:rsidR="002B1EA3" w:rsidRPr="000B7488" w:rsidRDefault="002B1EA3" w:rsidP="000B7488">
            <w:pPr>
              <w:ind w:firstLine="567"/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910" w:type="dxa"/>
          </w:tcPr>
          <w:p w:rsidR="002B1EA3" w:rsidRPr="000B7488" w:rsidRDefault="002B1EA3" w:rsidP="000B7488">
            <w:pPr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328" w:type="dxa"/>
          </w:tcPr>
          <w:p w:rsidR="002B1EA3" w:rsidRPr="000B7488" w:rsidRDefault="002B1EA3" w:rsidP="000B7488">
            <w:pPr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114" w:type="dxa"/>
          </w:tcPr>
          <w:p w:rsidR="002B1EA3" w:rsidRPr="000B7488" w:rsidRDefault="002B1EA3" w:rsidP="000B7488">
            <w:pPr>
              <w:ind w:firstLine="567"/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1466" w:type="dxa"/>
          </w:tcPr>
          <w:p w:rsidR="002B1EA3" w:rsidRPr="000B7488" w:rsidRDefault="002B1EA3" w:rsidP="000B7488">
            <w:pPr>
              <w:ind w:firstLine="567"/>
              <w:contextualSpacing/>
              <w:outlineLvl w:val="0"/>
              <w:rPr>
                <w:b/>
                <w:sz w:val="28"/>
                <w:szCs w:val="28"/>
              </w:rPr>
            </w:pPr>
            <w:r w:rsidRPr="000B7488">
              <w:rPr>
                <w:b/>
                <w:sz w:val="28"/>
                <w:szCs w:val="28"/>
              </w:rPr>
              <w:t>100</w:t>
            </w:r>
          </w:p>
        </w:tc>
      </w:tr>
    </w:tbl>
    <w:p w:rsidR="002B1EA3" w:rsidRPr="000B7488" w:rsidRDefault="002B1EA3" w:rsidP="000B7488">
      <w:pPr>
        <w:jc w:val="both"/>
        <w:rPr>
          <w:sz w:val="28"/>
          <w:szCs w:val="28"/>
        </w:rPr>
      </w:pPr>
      <w:r w:rsidRPr="000B7488">
        <w:rPr>
          <w:sz w:val="28"/>
          <w:szCs w:val="28"/>
        </w:rPr>
        <w:t>Задания для 5-8</w:t>
      </w:r>
      <w:r>
        <w:rPr>
          <w:sz w:val="28"/>
          <w:szCs w:val="28"/>
        </w:rPr>
        <w:t xml:space="preserve"> классов составляются с</w:t>
      </w:r>
      <w:r w:rsidRPr="000B7488">
        <w:rPr>
          <w:sz w:val="28"/>
          <w:szCs w:val="28"/>
        </w:rPr>
        <w:t xml:space="preserve"> учетом того объема материала, который на данный момент пройден участниками в школе. Задания для 9-11 классов, с учетом концентрической системы преподавания, охватывают весь курс технологии профильного обучения.</w:t>
      </w:r>
    </w:p>
    <w:p w:rsidR="002B1EA3" w:rsidRPr="000B7488" w:rsidRDefault="002B1EA3" w:rsidP="000B7488">
      <w:pPr>
        <w:jc w:val="both"/>
        <w:rPr>
          <w:b/>
          <w:sz w:val="28"/>
          <w:szCs w:val="28"/>
        </w:rPr>
      </w:pPr>
      <w:r w:rsidRPr="000B7488">
        <w:rPr>
          <w:b/>
          <w:sz w:val="28"/>
          <w:szCs w:val="28"/>
        </w:rPr>
        <w:t>Содержание заданий.</w:t>
      </w:r>
    </w:p>
    <w:p w:rsidR="002B1EA3" w:rsidRPr="000B7488" w:rsidRDefault="002B1EA3" w:rsidP="000B7488">
      <w:pPr>
        <w:jc w:val="both"/>
        <w:rPr>
          <w:sz w:val="28"/>
          <w:szCs w:val="28"/>
        </w:rPr>
      </w:pPr>
      <w:r w:rsidRPr="000B7488">
        <w:rPr>
          <w:sz w:val="28"/>
          <w:szCs w:val="28"/>
        </w:rPr>
        <w:t>Содержание заданий имеют творческий характер, отличаются сбалансированностью содержания и соответствуют возможностям участников.</w:t>
      </w:r>
    </w:p>
    <w:p w:rsidR="002B1EA3" w:rsidRPr="000B7488" w:rsidRDefault="002B1EA3" w:rsidP="000B7488">
      <w:pPr>
        <w:jc w:val="both"/>
        <w:rPr>
          <w:b/>
          <w:sz w:val="28"/>
          <w:szCs w:val="28"/>
        </w:rPr>
      </w:pPr>
      <w:r w:rsidRPr="000B7488">
        <w:rPr>
          <w:b/>
          <w:sz w:val="28"/>
          <w:szCs w:val="28"/>
        </w:rPr>
        <w:t>Подведение итогов.</w:t>
      </w:r>
    </w:p>
    <w:p w:rsidR="002B1EA3" w:rsidRPr="000B7488" w:rsidRDefault="002B1EA3" w:rsidP="000B7488">
      <w:pPr>
        <w:jc w:val="both"/>
        <w:rPr>
          <w:sz w:val="28"/>
          <w:szCs w:val="28"/>
        </w:rPr>
      </w:pPr>
      <w:r w:rsidRPr="000B7488">
        <w:rPr>
          <w:sz w:val="28"/>
          <w:szCs w:val="28"/>
        </w:rPr>
        <w:t>• Победителями олимпиады по технологии признаются участники, набравшие наибольшее количество баллов (более половины максимально возможных).</w:t>
      </w:r>
    </w:p>
    <w:p w:rsidR="002B1EA3" w:rsidRDefault="002B1EA3" w:rsidP="000B7488">
      <w:pPr>
        <w:jc w:val="both"/>
      </w:pPr>
      <w:r w:rsidRPr="000B7488">
        <w:rPr>
          <w:sz w:val="28"/>
          <w:szCs w:val="28"/>
        </w:rPr>
        <w:t>• Участники, набравшие менее 50 % от максимального числа баллов, не могут стать победителями или призерами вне зависимости от места в турнирной таблице.</w:t>
      </w:r>
      <w:r w:rsidRPr="00767945">
        <w:t xml:space="preserve"> </w:t>
      </w:r>
    </w:p>
    <w:sectPr w:rsidR="002B1EA3" w:rsidSect="00ED4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1560D"/>
    <w:multiLevelType w:val="hybridMultilevel"/>
    <w:tmpl w:val="AD088B14"/>
    <w:lvl w:ilvl="0" w:tplc="E616A0B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4098"/>
    <w:rsid w:val="00002A55"/>
    <w:rsid w:val="00010623"/>
    <w:rsid w:val="00010AF3"/>
    <w:rsid w:val="000126DA"/>
    <w:rsid w:val="0001297D"/>
    <w:rsid w:val="000135A3"/>
    <w:rsid w:val="00017966"/>
    <w:rsid w:val="00022203"/>
    <w:rsid w:val="000235F7"/>
    <w:rsid w:val="00023D35"/>
    <w:rsid w:val="00024704"/>
    <w:rsid w:val="0002474A"/>
    <w:rsid w:val="000279B1"/>
    <w:rsid w:val="0003059D"/>
    <w:rsid w:val="00030AFD"/>
    <w:rsid w:val="00030DF4"/>
    <w:rsid w:val="00031040"/>
    <w:rsid w:val="00031142"/>
    <w:rsid w:val="00032DDA"/>
    <w:rsid w:val="00033124"/>
    <w:rsid w:val="000333CD"/>
    <w:rsid w:val="00033424"/>
    <w:rsid w:val="00034364"/>
    <w:rsid w:val="00035474"/>
    <w:rsid w:val="000356F0"/>
    <w:rsid w:val="00036153"/>
    <w:rsid w:val="000370A9"/>
    <w:rsid w:val="00037287"/>
    <w:rsid w:val="00037E6F"/>
    <w:rsid w:val="0004044B"/>
    <w:rsid w:val="000404BE"/>
    <w:rsid w:val="00041EE2"/>
    <w:rsid w:val="000440CF"/>
    <w:rsid w:val="000459DE"/>
    <w:rsid w:val="0005046C"/>
    <w:rsid w:val="00051E2A"/>
    <w:rsid w:val="00052DA5"/>
    <w:rsid w:val="00053EB5"/>
    <w:rsid w:val="00054416"/>
    <w:rsid w:val="000558AE"/>
    <w:rsid w:val="00056801"/>
    <w:rsid w:val="00060C0F"/>
    <w:rsid w:val="000629F9"/>
    <w:rsid w:val="00064098"/>
    <w:rsid w:val="0006561D"/>
    <w:rsid w:val="000716D3"/>
    <w:rsid w:val="00072EFF"/>
    <w:rsid w:val="0007331F"/>
    <w:rsid w:val="00076A47"/>
    <w:rsid w:val="000827AA"/>
    <w:rsid w:val="00091B25"/>
    <w:rsid w:val="00093679"/>
    <w:rsid w:val="00093A7F"/>
    <w:rsid w:val="00095966"/>
    <w:rsid w:val="0009688A"/>
    <w:rsid w:val="00097FCC"/>
    <w:rsid w:val="000A46C2"/>
    <w:rsid w:val="000A6B33"/>
    <w:rsid w:val="000A6DA5"/>
    <w:rsid w:val="000A793B"/>
    <w:rsid w:val="000B4E8B"/>
    <w:rsid w:val="000B59F7"/>
    <w:rsid w:val="000B6458"/>
    <w:rsid w:val="000B6516"/>
    <w:rsid w:val="000B71D5"/>
    <w:rsid w:val="000B7488"/>
    <w:rsid w:val="000B77B7"/>
    <w:rsid w:val="000C0E9C"/>
    <w:rsid w:val="000C3B54"/>
    <w:rsid w:val="000C5EC5"/>
    <w:rsid w:val="000C6A83"/>
    <w:rsid w:val="000C6C3F"/>
    <w:rsid w:val="000D0B0B"/>
    <w:rsid w:val="000D2338"/>
    <w:rsid w:val="000D38BD"/>
    <w:rsid w:val="000D66D5"/>
    <w:rsid w:val="000E324B"/>
    <w:rsid w:val="000E4163"/>
    <w:rsid w:val="000E4F80"/>
    <w:rsid w:val="000E590F"/>
    <w:rsid w:val="000E6924"/>
    <w:rsid w:val="000F4F7B"/>
    <w:rsid w:val="000F5899"/>
    <w:rsid w:val="00100BCB"/>
    <w:rsid w:val="00102826"/>
    <w:rsid w:val="001033F3"/>
    <w:rsid w:val="00103891"/>
    <w:rsid w:val="00103C97"/>
    <w:rsid w:val="00104060"/>
    <w:rsid w:val="00105B78"/>
    <w:rsid w:val="00107652"/>
    <w:rsid w:val="00107CC0"/>
    <w:rsid w:val="00110D17"/>
    <w:rsid w:val="00112C17"/>
    <w:rsid w:val="00115142"/>
    <w:rsid w:val="00116801"/>
    <w:rsid w:val="00117BA1"/>
    <w:rsid w:val="00120CA9"/>
    <w:rsid w:val="00121113"/>
    <w:rsid w:val="0012129D"/>
    <w:rsid w:val="00121FAD"/>
    <w:rsid w:val="001222E6"/>
    <w:rsid w:val="001223E1"/>
    <w:rsid w:val="00122B8C"/>
    <w:rsid w:val="001233DB"/>
    <w:rsid w:val="00124622"/>
    <w:rsid w:val="00125B12"/>
    <w:rsid w:val="00130CB6"/>
    <w:rsid w:val="00131648"/>
    <w:rsid w:val="001319B2"/>
    <w:rsid w:val="00133948"/>
    <w:rsid w:val="00133A09"/>
    <w:rsid w:val="00134848"/>
    <w:rsid w:val="00141FB7"/>
    <w:rsid w:val="0014233E"/>
    <w:rsid w:val="00142387"/>
    <w:rsid w:val="00142575"/>
    <w:rsid w:val="001451AF"/>
    <w:rsid w:val="00147C02"/>
    <w:rsid w:val="0015408F"/>
    <w:rsid w:val="001542EF"/>
    <w:rsid w:val="0015457D"/>
    <w:rsid w:val="00154955"/>
    <w:rsid w:val="00155609"/>
    <w:rsid w:val="001612FE"/>
    <w:rsid w:val="00161EC9"/>
    <w:rsid w:val="00163AA3"/>
    <w:rsid w:val="00165F03"/>
    <w:rsid w:val="001663B2"/>
    <w:rsid w:val="00166B8A"/>
    <w:rsid w:val="00167381"/>
    <w:rsid w:val="00167C51"/>
    <w:rsid w:val="00171FDB"/>
    <w:rsid w:val="001741EA"/>
    <w:rsid w:val="00175F0D"/>
    <w:rsid w:val="00177057"/>
    <w:rsid w:val="00177CFD"/>
    <w:rsid w:val="00181E5C"/>
    <w:rsid w:val="00181F4E"/>
    <w:rsid w:val="001853EB"/>
    <w:rsid w:val="001854E4"/>
    <w:rsid w:val="00191EF8"/>
    <w:rsid w:val="001923F9"/>
    <w:rsid w:val="00195380"/>
    <w:rsid w:val="00195B9A"/>
    <w:rsid w:val="001A1C00"/>
    <w:rsid w:val="001A63A7"/>
    <w:rsid w:val="001A6AB1"/>
    <w:rsid w:val="001A6EC2"/>
    <w:rsid w:val="001B0FA2"/>
    <w:rsid w:val="001B155C"/>
    <w:rsid w:val="001B1A9A"/>
    <w:rsid w:val="001B1D2B"/>
    <w:rsid w:val="001B59F7"/>
    <w:rsid w:val="001C04C5"/>
    <w:rsid w:val="001C22F4"/>
    <w:rsid w:val="001C3CE8"/>
    <w:rsid w:val="001C6521"/>
    <w:rsid w:val="001D00A1"/>
    <w:rsid w:val="001D2D46"/>
    <w:rsid w:val="001D3021"/>
    <w:rsid w:val="001D5199"/>
    <w:rsid w:val="001D6370"/>
    <w:rsid w:val="001D703E"/>
    <w:rsid w:val="001E0279"/>
    <w:rsid w:val="001E2CE1"/>
    <w:rsid w:val="001E31A9"/>
    <w:rsid w:val="001E419B"/>
    <w:rsid w:val="001E5F73"/>
    <w:rsid w:val="001E77A9"/>
    <w:rsid w:val="001E7A19"/>
    <w:rsid w:val="001F0335"/>
    <w:rsid w:val="001F0820"/>
    <w:rsid w:val="001F1807"/>
    <w:rsid w:val="001F199F"/>
    <w:rsid w:val="001F1CD2"/>
    <w:rsid w:val="001F37E5"/>
    <w:rsid w:val="001F54EF"/>
    <w:rsid w:val="001F62B3"/>
    <w:rsid w:val="001F79FF"/>
    <w:rsid w:val="001F7CD2"/>
    <w:rsid w:val="00200037"/>
    <w:rsid w:val="00201463"/>
    <w:rsid w:val="002025D5"/>
    <w:rsid w:val="00205573"/>
    <w:rsid w:val="00206591"/>
    <w:rsid w:val="00211576"/>
    <w:rsid w:val="0021649A"/>
    <w:rsid w:val="00217927"/>
    <w:rsid w:val="00221DFF"/>
    <w:rsid w:val="0022770D"/>
    <w:rsid w:val="00230E8E"/>
    <w:rsid w:val="00231977"/>
    <w:rsid w:val="00232406"/>
    <w:rsid w:val="00232898"/>
    <w:rsid w:val="00232AE9"/>
    <w:rsid w:val="00242201"/>
    <w:rsid w:val="00242931"/>
    <w:rsid w:val="00244B21"/>
    <w:rsid w:val="0024656C"/>
    <w:rsid w:val="002505FC"/>
    <w:rsid w:val="0025073F"/>
    <w:rsid w:val="00251591"/>
    <w:rsid w:val="00252DB6"/>
    <w:rsid w:val="00254CD6"/>
    <w:rsid w:val="00254EA6"/>
    <w:rsid w:val="00255686"/>
    <w:rsid w:val="00260D8B"/>
    <w:rsid w:val="00262402"/>
    <w:rsid w:val="0026303D"/>
    <w:rsid w:val="002643CD"/>
    <w:rsid w:val="00265FD1"/>
    <w:rsid w:val="00266949"/>
    <w:rsid w:val="002705BA"/>
    <w:rsid w:val="00270FA4"/>
    <w:rsid w:val="00272020"/>
    <w:rsid w:val="00272B19"/>
    <w:rsid w:val="00281455"/>
    <w:rsid w:val="00286A8C"/>
    <w:rsid w:val="00287811"/>
    <w:rsid w:val="00293CB6"/>
    <w:rsid w:val="00294259"/>
    <w:rsid w:val="00294377"/>
    <w:rsid w:val="00294998"/>
    <w:rsid w:val="00295BEF"/>
    <w:rsid w:val="0029722E"/>
    <w:rsid w:val="0029759C"/>
    <w:rsid w:val="002A2CB4"/>
    <w:rsid w:val="002A320E"/>
    <w:rsid w:val="002A411F"/>
    <w:rsid w:val="002A4285"/>
    <w:rsid w:val="002A6D10"/>
    <w:rsid w:val="002B1E17"/>
    <w:rsid w:val="002B1EA3"/>
    <w:rsid w:val="002B22FC"/>
    <w:rsid w:val="002B4DE7"/>
    <w:rsid w:val="002B7323"/>
    <w:rsid w:val="002B772D"/>
    <w:rsid w:val="002B7BF3"/>
    <w:rsid w:val="002C11FA"/>
    <w:rsid w:val="002C1B3B"/>
    <w:rsid w:val="002C3EF7"/>
    <w:rsid w:val="002C48DB"/>
    <w:rsid w:val="002C55AF"/>
    <w:rsid w:val="002D0431"/>
    <w:rsid w:val="002D1EEF"/>
    <w:rsid w:val="002D2D33"/>
    <w:rsid w:val="002D39FE"/>
    <w:rsid w:val="002D45D4"/>
    <w:rsid w:val="002D4A26"/>
    <w:rsid w:val="002D4EDB"/>
    <w:rsid w:val="002D59DE"/>
    <w:rsid w:val="002E1C25"/>
    <w:rsid w:val="002E1E55"/>
    <w:rsid w:val="002E244F"/>
    <w:rsid w:val="002E257B"/>
    <w:rsid w:val="002E2DEB"/>
    <w:rsid w:val="002E3FFF"/>
    <w:rsid w:val="002E5FC0"/>
    <w:rsid w:val="002E6FBD"/>
    <w:rsid w:val="002F0353"/>
    <w:rsid w:val="002F2B0C"/>
    <w:rsid w:val="002F4B43"/>
    <w:rsid w:val="002F7F6E"/>
    <w:rsid w:val="00300A9D"/>
    <w:rsid w:val="00301ED5"/>
    <w:rsid w:val="00302114"/>
    <w:rsid w:val="00302645"/>
    <w:rsid w:val="00304071"/>
    <w:rsid w:val="003053BC"/>
    <w:rsid w:val="003112B9"/>
    <w:rsid w:val="00313429"/>
    <w:rsid w:val="0031375E"/>
    <w:rsid w:val="003153BA"/>
    <w:rsid w:val="0032044C"/>
    <w:rsid w:val="00322CC6"/>
    <w:rsid w:val="00323A42"/>
    <w:rsid w:val="00323ED1"/>
    <w:rsid w:val="00323F6E"/>
    <w:rsid w:val="00325C47"/>
    <w:rsid w:val="0033171F"/>
    <w:rsid w:val="00335761"/>
    <w:rsid w:val="00337D6D"/>
    <w:rsid w:val="00340851"/>
    <w:rsid w:val="00341023"/>
    <w:rsid w:val="00341704"/>
    <w:rsid w:val="003433CE"/>
    <w:rsid w:val="00344634"/>
    <w:rsid w:val="00345EE3"/>
    <w:rsid w:val="0034758E"/>
    <w:rsid w:val="00350789"/>
    <w:rsid w:val="00352A45"/>
    <w:rsid w:val="00356BAA"/>
    <w:rsid w:val="00356CFC"/>
    <w:rsid w:val="00357255"/>
    <w:rsid w:val="00357BB3"/>
    <w:rsid w:val="00364F2F"/>
    <w:rsid w:val="00367FAD"/>
    <w:rsid w:val="00370527"/>
    <w:rsid w:val="00372C0C"/>
    <w:rsid w:val="00373F94"/>
    <w:rsid w:val="00376663"/>
    <w:rsid w:val="00376903"/>
    <w:rsid w:val="0037717D"/>
    <w:rsid w:val="0038080D"/>
    <w:rsid w:val="00381B28"/>
    <w:rsid w:val="00382339"/>
    <w:rsid w:val="0038651F"/>
    <w:rsid w:val="00386A9B"/>
    <w:rsid w:val="00386FFA"/>
    <w:rsid w:val="00392EFC"/>
    <w:rsid w:val="003A0A36"/>
    <w:rsid w:val="003A5E5E"/>
    <w:rsid w:val="003B01E6"/>
    <w:rsid w:val="003B1478"/>
    <w:rsid w:val="003B2A3C"/>
    <w:rsid w:val="003C03FB"/>
    <w:rsid w:val="003C1368"/>
    <w:rsid w:val="003C1FCA"/>
    <w:rsid w:val="003C3DEF"/>
    <w:rsid w:val="003C730C"/>
    <w:rsid w:val="003C7417"/>
    <w:rsid w:val="003D028F"/>
    <w:rsid w:val="003D5768"/>
    <w:rsid w:val="003E07C8"/>
    <w:rsid w:val="003E3DAD"/>
    <w:rsid w:val="003E4EAE"/>
    <w:rsid w:val="003F2BB8"/>
    <w:rsid w:val="003F385A"/>
    <w:rsid w:val="003F67FF"/>
    <w:rsid w:val="003F6A35"/>
    <w:rsid w:val="003F6EBB"/>
    <w:rsid w:val="003F6F8A"/>
    <w:rsid w:val="00401AC8"/>
    <w:rsid w:val="00405763"/>
    <w:rsid w:val="00405B07"/>
    <w:rsid w:val="004067CF"/>
    <w:rsid w:val="00410009"/>
    <w:rsid w:val="004101DA"/>
    <w:rsid w:val="004124AF"/>
    <w:rsid w:val="00415CAB"/>
    <w:rsid w:val="00416F16"/>
    <w:rsid w:val="004208C0"/>
    <w:rsid w:val="0042114E"/>
    <w:rsid w:val="00423B84"/>
    <w:rsid w:val="00427E36"/>
    <w:rsid w:val="004321F4"/>
    <w:rsid w:val="004365A5"/>
    <w:rsid w:val="0044070D"/>
    <w:rsid w:val="004410A6"/>
    <w:rsid w:val="00441F5F"/>
    <w:rsid w:val="0044337A"/>
    <w:rsid w:val="00443BB4"/>
    <w:rsid w:val="00447DB3"/>
    <w:rsid w:val="00452A56"/>
    <w:rsid w:val="00454213"/>
    <w:rsid w:val="004542A8"/>
    <w:rsid w:val="0045654A"/>
    <w:rsid w:val="00457D9C"/>
    <w:rsid w:val="00465A17"/>
    <w:rsid w:val="004667C3"/>
    <w:rsid w:val="00470077"/>
    <w:rsid w:val="00472251"/>
    <w:rsid w:val="00473B3C"/>
    <w:rsid w:val="0048011E"/>
    <w:rsid w:val="00480BD4"/>
    <w:rsid w:val="004835A7"/>
    <w:rsid w:val="00484A7C"/>
    <w:rsid w:val="00485B2E"/>
    <w:rsid w:val="004869AB"/>
    <w:rsid w:val="00491ADC"/>
    <w:rsid w:val="004935D0"/>
    <w:rsid w:val="00494D05"/>
    <w:rsid w:val="004A19B1"/>
    <w:rsid w:val="004A223A"/>
    <w:rsid w:val="004A2D64"/>
    <w:rsid w:val="004A3875"/>
    <w:rsid w:val="004A4533"/>
    <w:rsid w:val="004A4EB7"/>
    <w:rsid w:val="004B0773"/>
    <w:rsid w:val="004B10C0"/>
    <w:rsid w:val="004B14DE"/>
    <w:rsid w:val="004B1D17"/>
    <w:rsid w:val="004B5ABC"/>
    <w:rsid w:val="004B603F"/>
    <w:rsid w:val="004B67A0"/>
    <w:rsid w:val="004B7405"/>
    <w:rsid w:val="004B788C"/>
    <w:rsid w:val="004C088C"/>
    <w:rsid w:val="004C231B"/>
    <w:rsid w:val="004C2BA6"/>
    <w:rsid w:val="004C4F3B"/>
    <w:rsid w:val="004C5B09"/>
    <w:rsid w:val="004D0F95"/>
    <w:rsid w:val="004D2523"/>
    <w:rsid w:val="004D3071"/>
    <w:rsid w:val="004D48DA"/>
    <w:rsid w:val="004D4CC7"/>
    <w:rsid w:val="004E0AA3"/>
    <w:rsid w:val="004E0BEE"/>
    <w:rsid w:val="004E0C67"/>
    <w:rsid w:val="004E4D46"/>
    <w:rsid w:val="004E5DB3"/>
    <w:rsid w:val="004E7BF6"/>
    <w:rsid w:val="004F0B4C"/>
    <w:rsid w:val="004F18F7"/>
    <w:rsid w:val="004F273C"/>
    <w:rsid w:val="004F2FA7"/>
    <w:rsid w:val="004F4D02"/>
    <w:rsid w:val="004F51F0"/>
    <w:rsid w:val="00506103"/>
    <w:rsid w:val="00506F26"/>
    <w:rsid w:val="005110A6"/>
    <w:rsid w:val="00512127"/>
    <w:rsid w:val="00512767"/>
    <w:rsid w:val="0051286D"/>
    <w:rsid w:val="005136E3"/>
    <w:rsid w:val="005161A1"/>
    <w:rsid w:val="005162DC"/>
    <w:rsid w:val="00517A02"/>
    <w:rsid w:val="00517D78"/>
    <w:rsid w:val="005208A5"/>
    <w:rsid w:val="005224EE"/>
    <w:rsid w:val="00523B27"/>
    <w:rsid w:val="00525C90"/>
    <w:rsid w:val="005266D4"/>
    <w:rsid w:val="005273AC"/>
    <w:rsid w:val="00531ADE"/>
    <w:rsid w:val="0053406F"/>
    <w:rsid w:val="0054022E"/>
    <w:rsid w:val="0054098A"/>
    <w:rsid w:val="005413A0"/>
    <w:rsid w:val="005440E3"/>
    <w:rsid w:val="00552054"/>
    <w:rsid w:val="00552D33"/>
    <w:rsid w:val="00553127"/>
    <w:rsid w:val="00553370"/>
    <w:rsid w:val="00554CFF"/>
    <w:rsid w:val="00556943"/>
    <w:rsid w:val="005579D5"/>
    <w:rsid w:val="00560130"/>
    <w:rsid w:val="00562597"/>
    <w:rsid w:val="0056357F"/>
    <w:rsid w:val="0056655F"/>
    <w:rsid w:val="005669BF"/>
    <w:rsid w:val="0056744C"/>
    <w:rsid w:val="00571AB9"/>
    <w:rsid w:val="00572632"/>
    <w:rsid w:val="0057485F"/>
    <w:rsid w:val="0057585D"/>
    <w:rsid w:val="00577061"/>
    <w:rsid w:val="00577807"/>
    <w:rsid w:val="00577874"/>
    <w:rsid w:val="00583AD5"/>
    <w:rsid w:val="00584391"/>
    <w:rsid w:val="00585F7F"/>
    <w:rsid w:val="005865D1"/>
    <w:rsid w:val="00587D55"/>
    <w:rsid w:val="00591401"/>
    <w:rsid w:val="00591589"/>
    <w:rsid w:val="005952C6"/>
    <w:rsid w:val="00595C24"/>
    <w:rsid w:val="005A1EBA"/>
    <w:rsid w:val="005A3E62"/>
    <w:rsid w:val="005A4B03"/>
    <w:rsid w:val="005A68EA"/>
    <w:rsid w:val="005B0FB8"/>
    <w:rsid w:val="005B1777"/>
    <w:rsid w:val="005B34A0"/>
    <w:rsid w:val="005B602D"/>
    <w:rsid w:val="005C2E36"/>
    <w:rsid w:val="005C7081"/>
    <w:rsid w:val="005D5B4B"/>
    <w:rsid w:val="005D5F44"/>
    <w:rsid w:val="005D6F1D"/>
    <w:rsid w:val="005D7ABD"/>
    <w:rsid w:val="005F0186"/>
    <w:rsid w:val="005F0840"/>
    <w:rsid w:val="005F264D"/>
    <w:rsid w:val="005F37D7"/>
    <w:rsid w:val="005F5528"/>
    <w:rsid w:val="005F63C8"/>
    <w:rsid w:val="005F699B"/>
    <w:rsid w:val="006026B5"/>
    <w:rsid w:val="006060C3"/>
    <w:rsid w:val="0061313F"/>
    <w:rsid w:val="006204D9"/>
    <w:rsid w:val="00622647"/>
    <w:rsid w:val="0062532C"/>
    <w:rsid w:val="006253E8"/>
    <w:rsid w:val="00625771"/>
    <w:rsid w:val="00632DB7"/>
    <w:rsid w:val="006343CB"/>
    <w:rsid w:val="00635249"/>
    <w:rsid w:val="00637968"/>
    <w:rsid w:val="00641526"/>
    <w:rsid w:val="006444DD"/>
    <w:rsid w:val="00644F48"/>
    <w:rsid w:val="00646685"/>
    <w:rsid w:val="0064669E"/>
    <w:rsid w:val="00650B88"/>
    <w:rsid w:val="00650F08"/>
    <w:rsid w:val="006513E5"/>
    <w:rsid w:val="006530DD"/>
    <w:rsid w:val="006532E2"/>
    <w:rsid w:val="00657256"/>
    <w:rsid w:val="00657BCF"/>
    <w:rsid w:val="006616BD"/>
    <w:rsid w:val="00661B0B"/>
    <w:rsid w:val="00663144"/>
    <w:rsid w:val="006661E4"/>
    <w:rsid w:val="006675CB"/>
    <w:rsid w:val="00667AF3"/>
    <w:rsid w:val="006714CE"/>
    <w:rsid w:val="00672CA0"/>
    <w:rsid w:val="00673261"/>
    <w:rsid w:val="00677A02"/>
    <w:rsid w:val="006815D8"/>
    <w:rsid w:val="00681D55"/>
    <w:rsid w:val="0068370A"/>
    <w:rsid w:val="0068572E"/>
    <w:rsid w:val="00686923"/>
    <w:rsid w:val="00687501"/>
    <w:rsid w:val="00687E01"/>
    <w:rsid w:val="00691C52"/>
    <w:rsid w:val="006940D7"/>
    <w:rsid w:val="00694BCA"/>
    <w:rsid w:val="00694E48"/>
    <w:rsid w:val="00694F5C"/>
    <w:rsid w:val="00696050"/>
    <w:rsid w:val="00696A5D"/>
    <w:rsid w:val="00697F35"/>
    <w:rsid w:val="006A53DB"/>
    <w:rsid w:val="006A7017"/>
    <w:rsid w:val="006B0644"/>
    <w:rsid w:val="006B086D"/>
    <w:rsid w:val="006B185B"/>
    <w:rsid w:val="006B54CE"/>
    <w:rsid w:val="006C17B1"/>
    <w:rsid w:val="006C1A69"/>
    <w:rsid w:val="006C38A8"/>
    <w:rsid w:val="006C48C2"/>
    <w:rsid w:val="006C4A80"/>
    <w:rsid w:val="006C5480"/>
    <w:rsid w:val="006C6A48"/>
    <w:rsid w:val="006D619D"/>
    <w:rsid w:val="006D6203"/>
    <w:rsid w:val="006D63CD"/>
    <w:rsid w:val="006D71D8"/>
    <w:rsid w:val="006E59E0"/>
    <w:rsid w:val="006E5B9D"/>
    <w:rsid w:val="006F2BCE"/>
    <w:rsid w:val="006F3251"/>
    <w:rsid w:val="006F5624"/>
    <w:rsid w:val="006F5780"/>
    <w:rsid w:val="006F5784"/>
    <w:rsid w:val="00700031"/>
    <w:rsid w:val="00703EE9"/>
    <w:rsid w:val="00706B7B"/>
    <w:rsid w:val="00710947"/>
    <w:rsid w:val="00715559"/>
    <w:rsid w:val="00716C9F"/>
    <w:rsid w:val="00716E2D"/>
    <w:rsid w:val="00717AE7"/>
    <w:rsid w:val="00722D76"/>
    <w:rsid w:val="0072430D"/>
    <w:rsid w:val="00733150"/>
    <w:rsid w:val="00733B32"/>
    <w:rsid w:val="00733F30"/>
    <w:rsid w:val="00736DF6"/>
    <w:rsid w:val="007379BA"/>
    <w:rsid w:val="007412A5"/>
    <w:rsid w:val="0074369A"/>
    <w:rsid w:val="00743DC3"/>
    <w:rsid w:val="00745323"/>
    <w:rsid w:val="007468E6"/>
    <w:rsid w:val="00746D1C"/>
    <w:rsid w:val="00750D6E"/>
    <w:rsid w:val="00751A1D"/>
    <w:rsid w:val="00756E92"/>
    <w:rsid w:val="00760F25"/>
    <w:rsid w:val="00762DE4"/>
    <w:rsid w:val="00763026"/>
    <w:rsid w:val="00763EC8"/>
    <w:rsid w:val="00767945"/>
    <w:rsid w:val="00772BA4"/>
    <w:rsid w:val="007745B7"/>
    <w:rsid w:val="007766AE"/>
    <w:rsid w:val="00777FEC"/>
    <w:rsid w:val="00780986"/>
    <w:rsid w:val="00782DFC"/>
    <w:rsid w:val="007839A3"/>
    <w:rsid w:val="00783A05"/>
    <w:rsid w:val="00783EA9"/>
    <w:rsid w:val="007845CE"/>
    <w:rsid w:val="0078716E"/>
    <w:rsid w:val="007956DC"/>
    <w:rsid w:val="00796789"/>
    <w:rsid w:val="00796956"/>
    <w:rsid w:val="00796C80"/>
    <w:rsid w:val="007A2D06"/>
    <w:rsid w:val="007A55B7"/>
    <w:rsid w:val="007A6A7F"/>
    <w:rsid w:val="007A7876"/>
    <w:rsid w:val="007B1D88"/>
    <w:rsid w:val="007B3F75"/>
    <w:rsid w:val="007B437E"/>
    <w:rsid w:val="007B640B"/>
    <w:rsid w:val="007B7C56"/>
    <w:rsid w:val="007C159F"/>
    <w:rsid w:val="007C5539"/>
    <w:rsid w:val="007D0122"/>
    <w:rsid w:val="007D032B"/>
    <w:rsid w:val="007D0745"/>
    <w:rsid w:val="007D0B73"/>
    <w:rsid w:val="007D2954"/>
    <w:rsid w:val="007D5E0A"/>
    <w:rsid w:val="007E13E6"/>
    <w:rsid w:val="007E1CEC"/>
    <w:rsid w:val="007E4610"/>
    <w:rsid w:val="007E57ED"/>
    <w:rsid w:val="007F0BD2"/>
    <w:rsid w:val="007F194E"/>
    <w:rsid w:val="007F331C"/>
    <w:rsid w:val="007F3763"/>
    <w:rsid w:val="007F57A5"/>
    <w:rsid w:val="007F5836"/>
    <w:rsid w:val="007F6FD8"/>
    <w:rsid w:val="007F78A0"/>
    <w:rsid w:val="007F7BFD"/>
    <w:rsid w:val="00800D21"/>
    <w:rsid w:val="00800F94"/>
    <w:rsid w:val="00801E51"/>
    <w:rsid w:val="008021E1"/>
    <w:rsid w:val="0080371C"/>
    <w:rsid w:val="0080388D"/>
    <w:rsid w:val="00803BD3"/>
    <w:rsid w:val="00803C23"/>
    <w:rsid w:val="00803C7C"/>
    <w:rsid w:val="00807A7D"/>
    <w:rsid w:val="00813CA4"/>
    <w:rsid w:val="008147A3"/>
    <w:rsid w:val="00815442"/>
    <w:rsid w:val="008156F8"/>
    <w:rsid w:val="008216B2"/>
    <w:rsid w:val="008246FF"/>
    <w:rsid w:val="00825BAB"/>
    <w:rsid w:val="00825CBA"/>
    <w:rsid w:val="008265A1"/>
    <w:rsid w:val="008328E8"/>
    <w:rsid w:val="00835CE1"/>
    <w:rsid w:val="00836A8D"/>
    <w:rsid w:val="00837D8A"/>
    <w:rsid w:val="00842529"/>
    <w:rsid w:val="00843609"/>
    <w:rsid w:val="00847AC0"/>
    <w:rsid w:val="00850C7C"/>
    <w:rsid w:val="0085307A"/>
    <w:rsid w:val="00853606"/>
    <w:rsid w:val="00854584"/>
    <w:rsid w:val="008555EA"/>
    <w:rsid w:val="00855A52"/>
    <w:rsid w:val="008575BA"/>
    <w:rsid w:val="0085778F"/>
    <w:rsid w:val="00861B8E"/>
    <w:rsid w:val="00861D45"/>
    <w:rsid w:val="00862788"/>
    <w:rsid w:val="008649A6"/>
    <w:rsid w:val="00865BDB"/>
    <w:rsid w:val="00867A7B"/>
    <w:rsid w:val="00870D86"/>
    <w:rsid w:val="008730E1"/>
    <w:rsid w:val="00875FD6"/>
    <w:rsid w:val="00882CC6"/>
    <w:rsid w:val="00885708"/>
    <w:rsid w:val="00887BFA"/>
    <w:rsid w:val="00887F75"/>
    <w:rsid w:val="00892719"/>
    <w:rsid w:val="00892DE0"/>
    <w:rsid w:val="00893B2A"/>
    <w:rsid w:val="00894936"/>
    <w:rsid w:val="00897A5A"/>
    <w:rsid w:val="008A0235"/>
    <w:rsid w:val="008A1842"/>
    <w:rsid w:val="008A6CB7"/>
    <w:rsid w:val="008B34CB"/>
    <w:rsid w:val="008B544B"/>
    <w:rsid w:val="008C0D97"/>
    <w:rsid w:val="008C26CF"/>
    <w:rsid w:val="008C3CD6"/>
    <w:rsid w:val="008C4987"/>
    <w:rsid w:val="008C5324"/>
    <w:rsid w:val="008C6711"/>
    <w:rsid w:val="008D11C2"/>
    <w:rsid w:val="008D31DF"/>
    <w:rsid w:val="008D4423"/>
    <w:rsid w:val="008D515E"/>
    <w:rsid w:val="008D5ACE"/>
    <w:rsid w:val="008D5CF3"/>
    <w:rsid w:val="008D6284"/>
    <w:rsid w:val="008D793B"/>
    <w:rsid w:val="008E0CB5"/>
    <w:rsid w:val="008E341F"/>
    <w:rsid w:val="008E4576"/>
    <w:rsid w:val="008E490A"/>
    <w:rsid w:val="008E6AC9"/>
    <w:rsid w:val="008E7B26"/>
    <w:rsid w:val="008F64E7"/>
    <w:rsid w:val="009023A9"/>
    <w:rsid w:val="00905711"/>
    <w:rsid w:val="00906A3B"/>
    <w:rsid w:val="00906FE5"/>
    <w:rsid w:val="00910677"/>
    <w:rsid w:val="00911DA4"/>
    <w:rsid w:val="00916C58"/>
    <w:rsid w:val="0092417A"/>
    <w:rsid w:val="00926319"/>
    <w:rsid w:val="00926529"/>
    <w:rsid w:val="009338DF"/>
    <w:rsid w:val="00936ED6"/>
    <w:rsid w:val="00937444"/>
    <w:rsid w:val="00937727"/>
    <w:rsid w:val="00940157"/>
    <w:rsid w:val="00942D6A"/>
    <w:rsid w:val="0094392E"/>
    <w:rsid w:val="00951E99"/>
    <w:rsid w:val="0095223A"/>
    <w:rsid w:val="0095520B"/>
    <w:rsid w:val="009552B8"/>
    <w:rsid w:val="009556EC"/>
    <w:rsid w:val="00955D33"/>
    <w:rsid w:val="009601D0"/>
    <w:rsid w:val="00960FEE"/>
    <w:rsid w:val="00962630"/>
    <w:rsid w:val="0096430F"/>
    <w:rsid w:val="00967A7B"/>
    <w:rsid w:val="00967EE0"/>
    <w:rsid w:val="009707CA"/>
    <w:rsid w:val="00973F49"/>
    <w:rsid w:val="009768B9"/>
    <w:rsid w:val="00977B2B"/>
    <w:rsid w:val="00980E0B"/>
    <w:rsid w:val="0098184D"/>
    <w:rsid w:val="00985244"/>
    <w:rsid w:val="0098691B"/>
    <w:rsid w:val="00993A99"/>
    <w:rsid w:val="009944DC"/>
    <w:rsid w:val="00994BDC"/>
    <w:rsid w:val="00995165"/>
    <w:rsid w:val="009951C7"/>
    <w:rsid w:val="00995318"/>
    <w:rsid w:val="00995661"/>
    <w:rsid w:val="00996699"/>
    <w:rsid w:val="00997C0D"/>
    <w:rsid w:val="009A0DA7"/>
    <w:rsid w:val="009A18DF"/>
    <w:rsid w:val="009A22CF"/>
    <w:rsid w:val="009A276C"/>
    <w:rsid w:val="009A4DC0"/>
    <w:rsid w:val="009A5E10"/>
    <w:rsid w:val="009A6978"/>
    <w:rsid w:val="009B026B"/>
    <w:rsid w:val="009B059F"/>
    <w:rsid w:val="009B6D22"/>
    <w:rsid w:val="009B6E3B"/>
    <w:rsid w:val="009C0825"/>
    <w:rsid w:val="009C19C5"/>
    <w:rsid w:val="009C2AD7"/>
    <w:rsid w:val="009C45F3"/>
    <w:rsid w:val="009C4A60"/>
    <w:rsid w:val="009C6A4B"/>
    <w:rsid w:val="009D0383"/>
    <w:rsid w:val="009D4752"/>
    <w:rsid w:val="009D6183"/>
    <w:rsid w:val="009D62EC"/>
    <w:rsid w:val="009D7C3F"/>
    <w:rsid w:val="009E1BE9"/>
    <w:rsid w:val="009E33F0"/>
    <w:rsid w:val="009E358C"/>
    <w:rsid w:val="009E4DEF"/>
    <w:rsid w:val="009E5C58"/>
    <w:rsid w:val="009E63D6"/>
    <w:rsid w:val="009F06FB"/>
    <w:rsid w:val="009F0D89"/>
    <w:rsid w:val="009F3B95"/>
    <w:rsid w:val="009F6C74"/>
    <w:rsid w:val="009F7089"/>
    <w:rsid w:val="00A023C9"/>
    <w:rsid w:val="00A027B9"/>
    <w:rsid w:val="00A03D0C"/>
    <w:rsid w:val="00A14114"/>
    <w:rsid w:val="00A170E5"/>
    <w:rsid w:val="00A20730"/>
    <w:rsid w:val="00A2099E"/>
    <w:rsid w:val="00A21915"/>
    <w:rsid w:val="00A231E7"/>
    <w:rsid w:val="00A23FFB"/>
    <w:rsid w:val="00A25A11"/>
    <w:rsid w:val="00A26BC8"/>
    <w:rsid w:val="00A30747"/>
    <w:rsid w:val="00A31754"/>
    <w:rsid w:val="00A31DA4"/>
    <w:rsid w:val="00A33929"/>
    <w:rsid w:val="00A4214B"/>
    <w:rsid w:val="00A42AE6"/>
    <w:rsid w:val="00A42EC5"/>
    <w:rsid w:val="00A45808"/>
    <w:rsid w:val="00A46284"/>
    <w:rsid w:val="00A471A6"/>
    <w:rsid w:val="00A47B96"/>
    <w:rsid w:val="00A50B40"/>
    <w:rsid w:val="00A55270"/>
    <w:rsid w:val="00A562EA"/>
    <w:rsid w:val="00A5783C"/>
    <w:rsid w:val="00A60B58"/>
    <w:rsid w:val="00A666E5"/>
    <w:rsid w:val="00A67D9C"/>
    <w:rsid w:val="00A745EE"/>
    <w:rsid w:val="00A761AB"/>
    <w:rsid w:val="00A772DA"/>
    <w:rsid w:val="00A800D1"/>
    <w:rsid w:val="00A82C42"/>
    <w:rsid w:val="00A82D24"/>
    <w:rsid w:val="00A82EE4"/>
    <w:rsid w:val="00A84E4C"/>
    <w:rsid w:val="00A84EEE"/>
    <w:rsid w:val="00A85924"/>
    <w:rsid w:val="00A87A52"/>
    <w:rsid w:val="00A92F08"/>
    <w:rsid w:val="00A9308D"/>
    <w:rsid w:val="00AA0904"/>
    <w:rsid w:val="00AA270C"/>
    <w:rsid w:val="00AA3818"/>
    <w:rsid w:val="00AA49EC"/>
    <w:rsid w:val="00AA6D07"/>
    <w:rsid w:val="00AA7612"/>
    <w:rsid w:val="00AA79B3"/>
    <w:rsid w:val="00AA7A97"/>
    <w:rsid w:val="00AB3024"/>
    <w:rsid w:val="00AB502A"/>
    <w:rsid w:val="00AC002C"/>
    <w:rsid w:val="00AC1F99"/>
    <w:rsid w:val="00AC25E3"/>
    <w:rsid w:val="00AC2B80"/>
    <w:rsid w:val="00AC4BC9"/>
    <w:rsid w:val="00AC67CD"/>
    <w:rsid w:val="00AC707F"/>
    <w:rsid w:val="00AD189A"/>
    <w:rsid w:val="00AD24F1"/>
    <w:rsid w:val="00AD3EC4"/>
    <w:rsid w:val="00AD3F13"/>
    <w:rsid w:val="00AD530A"/>
    <w:rsid w:val="00AE0719"/>
    <w:rsid w:val="00AE1F0E"/>
    <w:rsid w:val="00AE1F15"/>
    <w:rsid w:val="00AE3F53"/>
    <w:rsid w:val="00AF1BE8"/>
    <w:rsid w:val="00AF20FD"/>
    <w:rsid w:val="00AF2BBB"/>
    <w:rsid w:val="00AF3501"/>
    <w:rsid w:val="00AF4800"/>
    <w:rsid w:val="00AF58AE"/>
    <w:rsid w:val="00AF6426"/>
    <w:rsid w:val="00AF7010"/>
    <w:rsid w:val="00AF733E"/>
    <w:rsid w:val="00B00A30"/>
    <w:rsid w:val="00B010A5"/>
    <w:rsid w:val="00B019AE"/>
    <w:rsid w:val="00B03829"/>
    <w:rsid w:val="00B039D3"/>
    <w:rsid w:val="00B05816"/>
    <w:rsid w:val="00B0636E"/>
    <w:rsid w:val="00B066C9"/>
    <w:rsid w:val="00B116F1"/>
    <w:rsid w:val="00B1178F"/>
    <w:rsid w:val="00B11B31"/>
    <w:rsid w:val="00B13524"/>
    <w:rsid w:val="00B15A76"/>
    <w:rsid w:val="00B15F45"/>
    <w:rsid w:val="00B16051"/>
    <w:rsid w:val="00B17301"/>
    <w:rsid w:val="00B2219A"/>
    <w:rsid w:val="00B25036"/>
    <w:rsid w:val="00B2701F"/>
    <w:rsid w:val="00B351F4"/>
    <w:rsid w:val="00B3690D"/>
    <w:rsid w:val="00B40D8E"/>
    <w:rsid w:val="00B467EF"/>
    <w:rsid w:val="00B47050"/>
    <w:rsid w:val="00B470AB"/>
    <w:rsid w:val="00B47CBB"/>
    <w:rsid w:val="00B5033B"/>
    <w:rsid w:val="00B51220"/>
    <w:rsid w:val="00B51472"/>
    <w:rsid w:val="00B55908"/>
    <w:rsid w:val="00B56619"/>
    <w:rsid w:val="00B56673"/>
    <w:rsid w:val="00B57800"/>
    <w:rsid w:val="00B57DFF"/>
    <w:rsid w:val="00B60161"/>
    <w:rsid w:val="00B605B5"/>
    <w:rsid w:val="00B609D6"/>
    <w:rsid w:val="00B62839"/>
    <w:rsid w:val="00B6592D"/>
    <w:rsid w:val="00B73350"/>
    <w:rsid w:val="00B75169"/>
    <w:rsid w:val="00B75B11"/>
    <w:rsid w:val="00B76DCC"/>
    <w:rsid w:val="00B8047A"/>
    <w:rsid w:val="00B86B9E"/>
    <w:rsid w:val="00B9188C"/>
    <w:rsid w:val="00B91BC4"/>
    <w:rsid w:val="00B93486"/>
    <w:rsid w:val="00B945D8"/>
    <w:rsid w:val="00B94B2A"/>
    <w:rsid w:val="00B958E0"/>
    <w:rsid w:val="00B96623"/>
    <w:rsid w:val="00B97313"/>
    <w:rsid w:val="00B97675"/>
    <w:rsid w:val="00BA027A"/>
    <w:rsid w:val="00BA0377"/>
    <w:rsid w:val="00BA2ED6"/>
    <w:rsid w:val="00BA4739"/>
    <w:rsid w:val="00BA69CC"/>
    <w:rsid w:val="00BB2948"/>
    <w:rsid w:val="00BB2EF0"/>
    <w:rsid w:val="00BB42FE"/>
    <w:rsid w:val="00BB5AD3"/>
    <w:rsid w:val="00BC14CE"/>
    <w:rsid w:val="00BC1B74"/>
    <w:rsid w:val="00BC29D0"/>
    <w:rsid w:val="00BC4BEA"/>
    <w:rsid w:val="00BC55CB"/>
    <w:rsid w:val="00BC5862"/>
    <w:rsid w:val="00BC586D"/>
    <w:rsid w:val="00BC64A4"/>
    <w:rsid w:val="00BC7671"/>
    <w:rsid w:val="00BD1473"/>
    <w:rsid w:val="00BD282B"/>
    <w:rsid w:val="00BD38BF"/>
    <w:rsid w:val="00BD55C2"/>
    <w:rsid w:val="00BE0135"/>
    <w:rsid w:val="00BE4297"/>
    <w:rsid w:val="00BE437D"/>
    <w:rsid w:val="00BE7260"/>
    <w:rsid w:val="00BF176D"/>
    <w:rsid w:val="00BF3718"/>
    <w:rsid w:val="00BF37AA"/>
    <w:rsid w:val="00BF4B9C"/>
    <w:rsid w:val="00C01B5C"/>
    <w:rsid w:val="00C025E2"/>
    <w:rsid w:val="00C03D3D"/>
    <w:rsid w:val="00C043DA"/>
    <w:rsid w:val="00C07B01"/>
    <w:rsid w:val="00C11207"/>
    <w:rsid w:val="00C113B7"/>
    <w:rsid w:val="00C11A58"/>
    <w:rsid w:val="00C11B7A"/>
    <w:rsid w:val="00C13889"/>
    <w:rsid w:val="00C13B3F"/>
    <w:rsid w:val="00C1723C"/>
    <w:rsid w:val="00C17363"/>
    <w:rsid w:val="00C220C4"/>
    <w:rsid w:val="00C22FB7"/>
    <w:rsid w:val="00C242E8"/>
    <w:rsid w:val="00C308A6"/>
    <w:rsid w:val="00C34E59"/>
    <w:rsid w:val="00C37A28"/>
    <w:rsid w:val="00C415A3"/>
    <w:rsid w:val="00C42AD0"/>
    <w:rsid w:val="00C462F2"/>
    <w:rsid w:val="00C46B7C"/>
    <w:rsid w:val="00C5071B"/>
    <w:rsid w:val="00C50A04"/>
    <w:rsid w:val="00C53473"/>
    <w:rsid w:val="00C53955"/>
    <w:rsid w:val="00C54B5C"/>
    <w:rsid w:val="00C55BF1"/>
    <w:rsid w:val="00C574F7"/>
    <w:rsid w:val="00C62734"/>
    <w:rsid w:val="00C6296E"/>
    <w:rsid w:val="00C64271"/>
    <w:rsid w:val="00C710B3"/>
    <w:rsid w:val="00C710F8"/>
    <w:rsid w:val="00C735A4"/>
    <w:rsid w:val="00C744C7"/>
    <w:rsid w:val="00C74F6A"/>
    <w:rsid w:val="00C75EEA"/>
    <w:rsid w:val="00C771C4"/>
    <w:rsid w:val="00C81B6B"/>
    <w:rsid w:val="00C83A9F"/>
    <w:rsid w:val="00C83AD3"/>
    <w:rsid w:val="00C905FA"/>
    <w:rsid w:val="00C92C25"/>
    <w:rsid w:val="00C934B5"/>
    <w:rsid w:val="00C96B9A"/>
    <w:rsid w:val="00C97163"/>
    <w:rsid w:val="00C977CD"/>
    <w:rsid w:val="00CA1AEA"/>
    <w:rsid w:val="00CA3DA4"/>
    <w:rsid w:val="00CA74B2"/>
    <w:rsid w:val="00CB051B"/>
    <w:rsid w:val="00CB31F9"/>
    <w:rsid w:val="00CB39D5"/>
    <w:rsid w:val="00CB3D1B"/>
    <w:rsid w:val="00CB6598"/>
    <w:rsid w:val="00CB693A"/>
    <w:rsid w:val="00CB75EA"/>
    <w:rsid w:val="00CC005B"/>
    <w:rsid w:val="00CC28AA"/>
    <w:rsid w:val="00CC4D8E"/>
    <w:rsid w:val="00CC7D8B"/>
    <w:rsid w:val="00CD2711"/>
    <w:rsid w:val="00CD59D5"/>
    <w:rsid w:val="00CD73A3"/>
    <w:rsid w:val="00CE2C27"/>
    <w:rsid w:val="00CE3DCD"/>
    <w:rsid w:val="00CE7A0C"/>
    <w:rsid w:val="00CF0CBA"/>
    <w:rsid w:val="00CF19AE"/>
    <w:rsid w:val="00CF2708"/>
    <w:rsid w:val="00CF2CB2"/>
    <w:rsid w:val="00CF5012"/>
    <w:rsid w:val="00D011DE"/>
    <w:rsid w:val="00D01A06"/>
    <w:rsid w:val="00D02121"/>
    <w:rsid w:val="00D029F3"/>
    <w:rsid w:val="00D0659A"/>
    <w:rsid w:val="00D11A1B"/>
    <w:rsid w:val="00D11FEB"/>
    <w:rsid w:val="00D156E0"/>
    <w:rsid w:val="00D219E2"/>
    <w:rsid w:val="00D228FF"/>
    <w:rsid w:val="00D24457"/>
    <w:rsid w:val="00D2532D"/>
    <w:rsid w:val="00D2689E"/>
    <w:rsid w:val="00D31CB5"/>
    <w:rsid w:val="00D34B0C"/>
    <w:rsid w:val="00D357A8"/>
    <w:rsid w:val="00D36854"/>
    <w:rsid w:val="00D36DF0"/>
    <w:rsid w:val="00D4337E"/>
    <w:rsid w:val="00D4465F"/>
    <w:rsid w:val="00D4510A"/>
    <w:rsid w:val="00D45C85"/>
    <w:rsid w:val="00D45E28"/>
    <w:rsid w:val="00D47DFE"/>
    <w:rsid w:val="00D5030C"/>
    <w:rsid w:val="00D510F1"/>
    <w:rsid w:val="00D52DBB"/>
    <w:rsid w:val="00D56CF2"/>
    <w:rsid w:val="00D57091"/>
    <w:rsid w:val="00D612A9"/>
    <w:rsid w:val="00D6196A"/>
    <w:rsid w:val="00D61A4B"/>
    <w:rsid w:val="00D63A59"/>
    <w:rsid w:val="00D7063B"/>
    <w:rsid w:val="00D717DB"/>
    <w:rsid w:val="00D7339B"/>
    <w:rsid w:val="00D76DF5"/>
    <w:rsid w:val="00D771A3"/>
    <w:rsid w:val="00D83002"/>
    <w:rsid w:val="00D83BD9"/>
    <w:rsid w:val="00D864B4"/>
    <w:rsid w:val="00D87C3F"/>
    <w:rsid w:val="00D90CEC"/>
    <w:rsid w:val="00D91F0C"/>
    <w:rsid w:val="00DA0761"/>
    <w:rsid w:val="00DA13AB"/>
    <w:rsid w:val="00DA32DD"/>
    <w:rsid w:val="00DA48CE"/>
    <w:rsid w:val="00DA7390"/>
    <w:rsid w:val="00DB0AAF"/>
    <w:rsid w:val="00DB14D6"/>
    <w:rsid w:val="00DB233F"/>
    <w:rsid w:val="00DB23CD"/>
    <w:rsid w:val="00DB347E"/>
    <w:rsid w:val="00DB44F3"/>
    <w:rsid w:val="00DB45FE"/>
    <w:rsid w:val="00DC081E"/>
    <w:rsid w:val="00DC20BF"/>
    <w:rsid w:val="00DC2558"/>
    <w:rsid w:val="00DC273A"/>
    <w:rsid w:val="00DC2F17"/>
    <w:rsid w:val="00DC4626"/>
    <w:rsid w:val="00DC48E4"/>
    <w:rsid w:val="00DC5BD6"/>
    <w:rsid w:val="00DC7CC5"/>
    <w:rsid w:val="00DD107E"/>
    <w:rsid w:val="00DD3874"/>
    <w:rsid w:val="00DD4D38"/>
    <w:rsid w:val="00DD62E5"/>
    <w:rsid w:val="00DD6884"/>
    <w:rsid w:val="00DE3051"/>
    <w:rsid w:val="00DE69C7"/>
    <w:rsid w:val="00DF7404"/>
    <w:rsid w:val="00DF7442"/>
    <w:rsid w:val="00E01381"/>
    <w:rsid w:val="00E03B9C"/>
    <w:rsid w:val="00E04324"/>
    <w:rsid w:val="00E056E7"/>
    <w:rsid w:val="00E05EB7"/>
    <w:rsid w:val="00E061AB"/>
    <w:rsid w:val="00E062EF"/>
    <w:rsid w:val="00E066D1"/>
    <w:rsid w:val="00E06B71"/>
    <w:rsid w:val="00E06ED7"/>
    <w:rsid w:val="00E07E09"/>
    <w:rsid w:val="00E07E94"/>
    <w:rsid w:val="00E100A0"/>
    <w:rsid w:val="00E11D22"/>
    <w:rsid w:val="00E13773"/>
    <w:rsid w:val="00E141F6"/>
    <w:rsid w:val="00E148A4"/>
    <w:rsid w:val="00E14FC2"/>
    <w:rsid w:val="00E1705D"/>
    <w:rsid w:val="00E21243"/>
    <w:rsid w:val="00E214A8"/>
    <w:rsid w:val="00E22981"/>
    <w:rsid w:val="00E2300C"/>
    <w:rsid w:val="00E235C1"/>
    <w:rsid w:val="00E2468E"/>
    <w:rsid w:val="00E247B3"/>
    <w:rsid w:val="00E2601F"/>
    <w:rsid w:val="00E273ED"/>
    <w:rsid w:val="00E309C2"/>
    <w:rsid w:val="00E30CA9"/>
    <w:rsid w:val="00E33436"/>
    <w:rsid w:val="00E34271"/>
    <w:rsid w:val="00E40391"/>
    <w:rsid w:val="00E462A0"/>
    <w:rsid w:val="00E46C68"/>
    <w:rsid w:val="00E476E5"/>
    <w:rsid w:val="00E5137A"/>
    <w:rsid w:val="00E5290A"/>
    <w:rsid w:val="00E5333C"/>
    <w:rsid w:val="00E539CC"/>
    <w:rsid w:val="00E60BC6"/>
    <w:rsid w:val="00E60D23"/>
    <w:rsid w:val="00E612CA"/>
    <w:rsid w:val="00E61836"/>
    <w:rsid w:val="00E62697"/>
    <w:rsid w:val="00E67292"/>
    <w:rsid w:val="00E70FF4"/>
    <w:rsid w:val="00E7312F"/>
    <w:rsid w:val="00E737E6"/>
    <w:rsid w:val="00E7642F"/>
    <w:rsid w:val="00E843DD"/>
    <w:rsid w:val="00E85021"/>
    <w:rsid w:val="00E8603F"/>
    <w:rsid w:val="00E861B2"/>
    <w:rsid w:val="00E8691F"/>
    <w:rsid w:val="00E901A6"/>
    <w:rsid w:val="00E91517"/>
    <w:rsid w:val="00E92A51"/>
    <w:rsid w:val="00E9497F"/>
    <w:rsid w:val="00E94994"/>
    <w:rsid w:val="00E950CA"/>
    <w:rsid w:val="00EA0268"/>
    <w:rsid w:val="00EA3FA7"/>
    <w:rsid w:val="00EA41FD"/>
    <w:rsid w:val="00EB0655"/>
    <w:rsid w:val="00EB1EAA"/>
    <w:rsid w:val="00EB296C"/>
    <w:rsid w:val="00EB4BC7"/>
    <w:rsid w:val="00EB6076"/>
    <w:rsid w:val="00EC0DC1"/>
    <w:rsid w:val="00EC3611"/>
    <w:rsid w:val="00EC4339"/>
    <w:rsid w:val="00EC4C19"/>
    <w:rsid w:val="00EC54E1"/>
    <w:rsid w:val="00ED1874"/>
    <w:rsid w:val="00ED37A9"/>
    <w:rsid w:val="00ED4B98"/>
    <w:rsid w:val="00ED67E0"/>
    <w:rsid w:val="00EE1251"/>
    <w:rsid w:val="00EE188D"/>
    <w:rsid w:val="00EE194D"/>
    <w:rsid w:val="00EE4977"/>
    <w:rsid w:val="00EE4B2E"/>
    <w:rsid w:val="00EE53D7"/>
    <w:rsid w:val="00EE56FF"/>
    <w:rsid w:val="00EE5CD6"/>
    <w:rsid w:val="00EF0803"/>
    <w:rsid w:val="00EF1869"/>
    <w:rsid w:val="00EF41CA"/>
    <w:rsid w:val="00EF585B"/>
    <w:rsid w:val="00EF6E8E"/>
    <w:rsid w:val="00F00561"/>
    <w:rsid w:val="00F00E36"/>
    <w:rsid w:val="00F0114B"/>
    <w:rsid w:val="00F01545"/>
    <w:rsid w:val="00F025A8"/>
    <w:rsid w:val="00F04FF4"/>
    <w:rsid w:val="00F13941"/>
    <w:rsid w:val="00F15F9F"/>
    <w:rsid w:val="00F168D3"/>
    <w:rsid w:val="00F17776"/>
    <w:rsid w:val="00F22A51"/>
    <w:rsid w:val="00F23A9D"/>
    <w:rsid w:val="00F25D9B"/>
    <w:rsid w:val="00F27735"/>
    <w:rsid w:val="00F30326"/>
    <w:rsid w:val="00F303A2"/>
    <w:rsid w:val="00F35CB2"/>
    <w:rsid w:val="00F37074"/>
    <w:rsid w:val="00F37382"/>
    <w:rsid w:val="00F37475"/>
    <w:rsid w:val="00F3774D"/>
    <w:rsid w:val="00F42880"/>
    <w:rsid w:val="00F42CC2"/>
    <w:rsid w:val="00F43486"/>
    <w:rsid w:val="00F43B6B"/>
    <w:rsid w:val="00F443A4"/>
    <w:rsid w:val="00F44436"/>
    <w:rsid w:val="00F44A00"/>
    <w:rsid w:val="00F47F83"/>
    <w:rsid w:val="00F53ED9"/>
    <w:rsid w:val="00F544C2"/>
    <w:rsid w:val="00F56267"/>
    <w:rsid w:val="00F56F99"/>
    <w:rsid w:val="00F57110"/>
    <w:rsid w:val="00F5786F"/>
    <w:rsid w:val="00F60CE6"/>
    <w:rsid w:val="00F64866"/>
    <w:rsid w:val="00F64C21"/>
    <w:rsid w:val="00F64F25"/>
    <w:rsid w:val="00F6526C"/>
    <w:rsid w:val="00F66229"/>
    <w:rsid w:val="00F73845"/>
    <w:rsid w:val="00F75E69"/>
    <w:rsid w:val="00F8084B"/>
    <w:rsid w:val="00F845C9"/>
    <w:rsid w:val="00F852B7"/>
    <w:rsid w:val="00F855BF"/>
    <w:rsid w:val="00F87896"/>
    <w:rsid w:val="00F87E4D"/>
    <w:rsid w:val="00F90605"/>
    <w:rsid w:val="00F91305"/>
    <w:rsid w:val="00F92BD0"/>
    <w:rsid w:val="00F95364"/>
    <w:rsid w:val="00F95C59"/>
    <w:rsid w:val="00F95D63"/>
    <w:rsid w:val="00F973FB"/>
    <w:rsid w:val="00F97FF2"/>
    <w:rsid w:val="00FA06BB"/>
    <w:rsid w:val="00FA35C2"/>
    <w:rsid w:val="00FA6F08"/>
    <w:rsid w:val="00FA7000"/>
    <w:rsid w:val="00FA71C2"/>
    <w:rsid w:val="00FB0F1C"/>
    <w:rsid w:val="00FB1F05"/>
    <w:rsid w:val="00FB3592"/>
    <w:rsid w:val="00FB368A"/>
    <w:rsid w:val="00FB6812"/>
    <w:rsid w:val="00FB7259"/>
    <w:rsid w:val="00FB795D"/>
    <w:rsid w:val="00FC1A1D"/>
    <w:rsid w:val="00FC1CC6"/>
    <w:rsid w:val="00FC2265"/>
    <w:rsid w:val="00FC22E2"/>
    <w:rsid w:val="00FC254A"/>
    <w:rsid w:val="00FC3D0E"/>
    <w:rsid w:val="00FC3F5B"/>
    <w:rsid w:val="00FC4E5D"/>
    <w:rsid w:val="00FD0CEB"/>
    <w:rsid w:val="00FD19B1"/>
    <w:rsid w:val="00FD572B"/>
    <w:rsid w:val="00FE03F1"/>
    <w:rsid w:val="00FE0545"/>
    <w:rsid w:val="00FE1555"/>
    <w:rsid w:val="00FE1A02"/>
    <w:rsid w:val="00FE1A6F"/>
    <w:rsid w:val="00FF184E"/>
    <w:rsid w:val="00FF25C8"/>
    <w:rsid w:val="00FF3182"/>
    <w:rsid w:val="00FF4378"/>
    <w:rsid w:val="00FF6A32"/>
    <w:rsid w:val="00FF7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09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BC14C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166</TotalTime>
  <Pages>2</Pages>
  <Words>517</Words>
  <Characters>2949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2015-09-02T14:03:00Z</dcterms:created>
  <dcterms:modified xsi:type="dcterms:W3CDTF">2017-08-22T05:58:00Z</dcterms:modified>
</cp:coreProperties>
</file>